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265" w:rsidRDefault="00974265" w:rsidP="00974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DOLLYNG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974265" w:rsidRDefault="00974265" w:rsidP="00974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74265" w:rsidRDefault="00974265" w:rsidP="00974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265" w:rsidRDefault="00974265" w:rsidP="00974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265" w:rsidRDefault="00974265" w:rsidP="0097426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974265" w:rsidRDefault="00974265" w:rsidP="00974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pp.101-2)</w:t>
      </w:r>
    </w:p>
    <w:p w:rsidR="00974265" w:rsidRDefault="00974265" w:rsidP="00974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4265" w:rsidRDefault="00974265" w:rsidP="009742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74265" w:rsidRDefault="00974265" w:rsidP="009742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  <w:bookmarkStart w:id="0" w:name="_GoBack"/>
      <w:bookmarkEnd w:id="0"/>
    </w:p>
    <w:sectPr w:rsidR="006B2F86" w:rsidRPr="009742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265" w:rsidRDefault="00974265" w:rsidP="00E71FC3">
      <w:pPr>
        <w:spacing w:after="0" w:line="240" w:lineRule="auto"/>
      </w:pPr>
      <w:r>
        <w:separator/>
      </w:r>
    </w:p>
  </w:endnote>
  <w:endnote w:type="continuationSeparator" w:id="0">
    <w:p w:rsidR="00974265" w:rsidRDefault="009742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265" w:rsidRDefault="00974265" w:rsidP="00E71FC3">
      <w:pPr>
        <w:spacing w:after="0" w:line="240" w:lineRule="auto"/>
      </w:pPr>
      <w:r>
        <w:separator/>
      </w:r>
    </w:p>
  </w:footnote>
  <w:footnote w:type="continuationSeparator" w:id="0">
    <w:p w:rsidR="00974265" w:rsidRDefault="009742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265"/>
    <w:rsid w:val="0097426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A9ADB"/>
  <w15:chartTrackingRefBased/>
  <w15:docId w15:val="{2DC8BE58-F233-4E19-B919-4F0683BAA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2016-03-23T11:14:00Z</dcterms:created>
  <dcterms:modified xsi:type="dcterms:W3CDTF">2016-03-23T11:15:00Z</dcterms:modified>
</cp:coreProperties>
</file>